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Laurence JOHA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(fl.1424)</w:t>
      </w: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Friars Minor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 pp.90-1)</w:t>
      </w: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521ED" w:rsidRDefault="00B521ED" w:rsidP="00B521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</w:p>
    <w:sectPr w:rsidR="006B2F86" w:rsidRPr="00B521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1ED" w:rsidRDefault="00B521ED" w:rsidP="00E71FC3">
      <w:pPr>
        <w:spacing w:after="0" w:line="240" w:lineRule="auto"/>
      </w:pPr>
      <w:r>
        <w:separator/>
      </w:r>
    </w:p>
  </w:endnote>
  <w:endnote w:type="continuationSeparator" w:id="0">
    <w:p w:rsidR="00B521ED" w:rsidRDefault="00B521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1ED" w:rsidRDefault="00B521ED" w:rsidP="00E71FC3">
      <w:pPr>
        <w:spacing w:after="0" w:line="240" w:lineRule="auto"/>
      </w:pPr>
      <w:r>
        <w:separator/>
      </w:r>
    </w:p>
  </w:footnote>
  <w:footnote w:type="continuationSeparator" w:id="0">
    <w:p w:rsidR="00B521ED" w:rsidRDefault="00B521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ED"/>
    <w:rsid w:val="00AB52E8"/>
    <w:rsid w:val="00B16D3F"/>
    <w:rsid w:val="00B521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EE3D6"/>
  <w15:chartTrackingRefBased/>
  <w15:docId w15:val="{47D8C809-DAC6-4FBC-B2E1-FE27DD05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2016-02-29T16:51:00Z</dcterms:created>
  <dcterms:modified xsi:type="dcterms:W3CDTF">2016-02-29T16:53:00Z</dcterms:modified>
</cp:coreProperties>
</file>